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BE782" w14:textId="77777777" w:rsidR="00172E01" w:rsidRDefault="00172E01" w:rsidP="00172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Otwell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BUTLER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72FD5D23" w14:textId="77777777" w:rsidR="00172E01" w:rsidRDefault="00172E01" w:rsidP="00172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Farningham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CEAEBAA" w14:textId="77777777" w:rsidR="00172E01" w:rsidRDefault="00172E01" w:rsidP="00172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B5FE4F3" w14:textId="77777777" w:rsidR="00172E01" w:rsidRDefault="00172E01" w:rsidP="00172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DF126D" w14:textId="77777777" w:rsidR="00172E01" w:rsidRDefault="00172E01" w:rsidP="00172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0D29265" w14:textId="77777777" w:rsidR="00172E01" w:rsidRDefault="00172E01" w:rsidP="00172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94732BD" w14:textId="77777777" w:rsidR="00172E01" w:rsidRDefault="00172E01" w:rsidP="00172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B7254DA" w14:textId="77777777" w:rsidR="00172E01" w:rsidRDefault="00172E01" w:rsidP="00172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2E0105" w14:textId="77777777" w:rsidR="00172E01" w:rsidRDefault="00172E01" w:rsidP="00172E0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2022</w:t>
      </w:r>
    </w:p>
    <w:p w14:paraId="4EFA648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17663" w14:textId="77777777" w:rsidR="00172E01" w:rsidRDefault="00172E01" w:rsidP="009139A6">
      <w:r>
        <w:separator/>
      </w:r>
    </w:p>
  </w:endnote>
  <w:endnote w:type="continuationSeparator" w:id="0">
    <w:p w14:paraId="69BCD199" w14:textId="77777777" w:rsidR="00172E01" w:rsidRDefault="00172E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5FB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46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D97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F95D6" w14:textId="77777777" w:rsidR="00172E01" w:rsidRDefault="00172E01" w:rsidP="009139A6">
      <w:r>
        <w:separator/>
      </w:r>
    </w:p>
  </w:footnote>
  <w:footnote w:type="continuationSeparator" w:id="0">
    <w:p w14:paraId="17E2EEDF" w14:textId="77777777" w:rsidR="00172E01" w:rsidRDefault="00172E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CD1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C7F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C3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E01"/>
    <w:rsid w:val="000666E0"/>
    <w:rsid w:val="00172E0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3046A"/>
  <w15:chartTrackingRefBased/>
  <w15:docId w15:val="{099FD502-6FC2-4393-9C9C-42A413A2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72E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2022-05-27T20:54:00Z</dcterms:created>
  <dcterms:modified xsi:type="dcterms:W3CDTF">2022-05-27T20:54:00Z</dcterms:modified>
</cp:coreProperties>
</file>